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2DE2A" w14:textId="77777777" w:rsidR="007709E6" w:rsidRDefault="007709E6" w:rsidP="007709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CHAMBERLEYN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5841BB83" w14:textId="77777777" w:rsidR="007709E6" w:rsidRDefault="007709E6" w:rsidP="00770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36AA7" w14:textId="77777777" w:rsidR="007709E6" w:rsidRDefault="007709E6" w:rsidP="007709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DF6F3F" w14:textId="77777777" w:rsidR="007709E6" w:rsidRDefault="007709E6" w:rsidP="007709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Feb.1485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the Guildhall, </w:t>
      </w:r>
    </w:p>
    <w:p w14:paraId="59BB90FD" w14:textId="77777777" w:rsidR="007709E6" w:rsidRDefault="007709E6" w:rsidP="007709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BB6103B" w14:textId="77777777" w:rsidR="007709E6" w:rsidRDefault="007709E6" w:rsidP="007709E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996480" w14:textId="77777777" w:rsidR="007709E6" w:rsidRDefault="007709E6" w:rsidP="007709E6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p.22)</w:t>
      </w:r>
    </w:p>
    <w:p w14:paraId="31B15DC4" w14:textId="77777777" w:rsidR="007709E6" w:rsidRDefault="007709E6" w:rsidP="007709E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C66E4D1" w14:textId="77777777" w:rsidR="007709E6" w:rsidRDefault="007709E6" w:rsidP="007709E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265241C" w14:textId="77777777" w:rsidR="007709E6" w:rsidRDefault="007709E6" w:rsidP="007709E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 January 2022</w:t>
      </w:r>
    </w:p>
    <w:p w14:paraId="7F6043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A3FFC" w14:textId="77777777" w:rsidR="007709E6" w:rsidRDefault="007709E6" w:rsidP="009139A6">
      <w:r>
        <w:separator/>
      </w:r>
    </w:p>
  </w:endnote>
  <w:endnote w:type="continuationSeparator" w:id="0">
    <w:p w14:paraId="41C51707" w14:textId="77777777" w:rsidR="007709E6" w:rsidRDefault="007709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C0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10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DD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9948E" w14:textId="77777777" w:rsidR="007709E6" w:rsidRDefault="007709E6" w:rsidP="009139A6">
      <w:r>
        <w:separator/>
      </w:r>
    </w:p>
  </w:footnote>
  <w:footnote w:type="continuationSeparator" w:id="0">
    <w:p w14:paraId="71ED6BED" w14:textId="77777777" w:rsidR="007709E6" w:rsidRDefault="007709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CD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6A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B9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E6"/>
    <w:rsid w:val="000666E0"/>
    <w:rsid w:val="002510B7"/>
    <w:rsid w:val="005C130B"/>
    <w:rsid w:val="007709E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EDBA0"/>
  <w15:chartTrackingRefBased/>
  <w15:docId w15:val="{E657F292-A8A0-4208-9561-4F2E76F4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2022-01-26T20:51:00Z</dcterms:created>
  <dcterms:modified xsi:type="dcterms:W3CDTF">2022-01-26T20:51:00Z</dcterms:modified>
</cp:coreProperties>
</file>